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1B9" w:rsidRDefault="00A161B9" w:rsidP="00A161B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已婚（再婚）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结婚证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再婚前的婚姻状况材料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Pr="00CC260C" w:rsidRDefault="00A161B9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A161B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161B9" w:rsidRDefault="00A161B9" w:rsidP="00C572A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A161B9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161B9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161B9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61B9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1B9" w:rsidRDefault="00A161B9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61B9" w:rsidRDefault="00A161B9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161B9" w:rsidRPr="00060DEA" w:rsidRDefault="00A161B9" w:rsidP="001C72BB">
      <w:pPr>
        <w:rPr>
          <w:rFonts w:cs="Times New Roman"/>
        </w:rPr>
      </w:pPr>
    </w:p>
    <w:p w:rsidR="00A161B9" w:rsidRPr="001C72BB" w:rsidRDefault="00A161B9">
      <w:pPr>
        <w:rPr>
          <w:rFonts w:cs="Times New Roman"/>
        </w:rPr>
      </w:pPr>
    </w:p>
    <w:sectPr w:rsidR="00A161B9" w:rsidRPr="001C72BB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1B9" w:rsidRDefault="00A161B9" w:rsidP="001C72B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161B9" w:rsidRDefault="00A161B9" w:rsidP="001C72B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1B9" w:rsidRDefault="00A161B9" w:rsidP="001C72B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161B9" w:rsidRDefault="00A161B9" w:rsidP="001C72B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CBF"/>
    <w:rsid w:val="00000DE3"/>
    <w:rsid w:val="0000267B"/>
    <w:rsid w:val="000049E9"/>
    <w:rsid w:val="00005133"/>
    <w:rsid w:val="000051EC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0DEA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318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76124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C72BB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8FE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65A3"/>
    <w:rsid w:val="00461F67"/>
    <w:rsid w:val="004631ED"/>
    <w:rsid w:val="00463DCF"/>
    <w:rsid w:val="00464350"/>
    <w:rsid w:val="00464BE5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3C88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80B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4CBF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07AA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61B9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2BE5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168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2DA9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2A7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60C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2FB1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2932"/>
    <w:rsid w:val="00D43598"/>
    <w:rsid w:val="00D437ED"/>
    <w:rsid w:val="00D46913"/>
    <w:rsid w:val="00D47507"/>
    <w:rsid w:val="00D47A45"/>
    <w:rsid w:val="00D5006F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4516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256C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0E77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2B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72B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72B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72B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72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96</Words>
  <Characters>549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2018-07-21T11:29:00Z</dcterms:created>
  <dcterms:modified xsi:type="dcterms:W3CDTF">2018-08-04T06:00:00Z</dcterms:modified>
</cp:coreProperties>
</file>